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957" w:rsidRPr="00783D66" w:rsidRDefault="00D21957" w:rsidP="00D21957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D21957" w:rsidRPr="00783D66" w:rsidRDefault="00D21957" w:rsidP="00D21957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HAIDUC CORINA</w:t>
      </w:r>
    </w:p>
    <w:p w:rsidR="00D21957" w:rsidRPr="00783D66" w:rsidRDefault="00D21957" w:rsidP="00D21957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:. </w:t>
      </w:r>
      <w:r>
        <w:rPr>
          <w:rFonts w:ascii="Arial Narrow" w:hAnsi="Arial Narrow"/>
          <w:b/>
          <w:sz w:val="24"/>
          <w:szCs w:val="24"/>
        </w:rPr>
        <w:t>definitiv</w:t>
      </w:r>
      <w:r w:rsidRPr="00783D66">
        <w:rPr>
          <w:rFonts w:ascii="Arial Narrow" w:hAnsi="Arial Narrow"/>
          <w:b/>
          <w:sz w:val="24"/>
          <w:szCs w:val="24"/>
        </w:rPr>
        <w:t xml:space="preserve"> – </w:t>
      </w:r>
      <w:r>
        <w:rPr>
          <w:rFonts w:ascii="Arial Narrow" w:hAnsi="Arial Narrow"/>
          <w:b/>
          <w:sz w:val="24"/>
          <w:szCs w:val="24"/>
        </w:rPr>
        <w:t>6</w:t>
      </w:r>
      <w:r w:rsidRPr="00783D66">
        <w:rPr>
          <w:rFonts w:ascii="Arial Narrow" w:hAnsi="Arial Narrow"/>
          <w:b/>
          <w:sz w:val="24"/>
          <w:szCs w:val="24"/>
        </w:rPr>
        <w:t xml:space="preserve"> ani</w:t>
      </w:r>
    </w:p>
    <w:p w:rsidR="00D21957" w:rsidRPr="00783D66" w:rsidRDefault="00D21957" w:rsidP="00D21957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:..</w:t>
      </w:r>
      <w:r>
        <w:rPr>
          <w:rFonts w:ascii="Arial Narrow" w:hAnsi="Arial Narrow"/>
          <w:b/>
          <w:sz w:val="24"/>
          <w:szCs w:val="24"/>
        </w:rPr>
        <w:t>MATEMATICA</w:t>
      </w:r>
    </w:p>
    <w:p w:rsidR="00D21957" w:rsidRPr="00783D66" w:rsidRDefault="00D21957" w:rsidP="00D21957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Simeria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str.</w:t>
      </w:r>
      <w:r>
        <w:rPr>
          <w:rFonts w:ascii="Arial Narrow" w:hAnsi="Arial Narrow"/>
          <w:b/>
          <w:sz w:val="24"/>
          <w:szCs w:val="24"/>
        </w:rPr>
        <w:t xml:space="preserve"> 1 Decembrie , bl.C1 </w:t>
      </w:r>
      <w:proofErr w:type="spellStart"/>
      <w:r>
        <w:rPr>
          <w:rFonts w:ascii="Arial Narrow" w:hAnsi="Arial Narrow"/>
          <w:b/>
          <w:sz w:val="24"/>
          <w:szCs w:val="24"/>
        </w:rPr>
        <w:t>sc.A</w:t>
      </w:r>
      <w:proofErr w:type="spellEnd"/>
      <w:r>
        <w:rPr>
          <w:rFonts w:ascii="Arial Narrow" w:hAnsi="Arial Narrow"/>
          <w:b/>
          <w:sz w:val="24"/>
          <w:szCs w:val="24"/>
        </w:rPr>
        <w:t>, ap.5</w:t>
      </w:r>
    </w:p>
    <w:p w:rsidR="00D21957" w:rsidRPr="00783D66" w:rsidRDefault="00D21957" w:rsidP="00D21957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D21957" w:rsidRPr="00783D66" w:rsidRDefault="00D21957" w:rsidP="00D21957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</w:t>
      </w:r>
      <w:r>
        <w:rPr>
          <w:rFonts w:ascii="Arial Narrow" w:hAnsi="Arial Narrow"/>
          <w:b/>
          <w:sz w:val="24"/>
          <w:szCs w:val="24"/>
          <w:lang w:val="fr-FR"/>
        </w:rPr>
        <w:t>SUPLINITOR</w:t>
      </w:r>
    </w:p>
    <w:p w:rsidR="00D21957" w:rsidRPr="00783D66" w:rsidRDefault="00D21957" w:rsidP="00D21957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gramStart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proofErr w:type="gram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NU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D21957" w:rsidRPr="00783D66" w:rsidTr="00CF19C9">
        <w:tc>
          <w:tcPr>
            <w:tcW w:w="3904" w:type="dxa"/>
            <w:vMerge w:val="restart"/>
            <w:vAlign w:val="center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D21957" w:rsidRPr="00783D66" w:rsidRDefault="00D21957" w:rsidP="00D21957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80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D21957" w:rsidRPr="00783D66" w:rsidTr="00CF19C9">
        <w:tc>
          <w:tcPr>
            <w:tcW w:w="3904" w:type="dxa"/>
            <w:vMerge/>
          </w:tcPr>
          <w:p w:rsidR="00D21957" w:rsidRPr="00783D66" w:rsidRDefault="00D21957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D21957" w:rsidRPr="00783D66" w:rsidTr="00CF19C9">
        <w:tc>
          <w:tcPr>
            <w:tcW w:w="3904" w:type="dxa"/>
          </w:tcPr>
          <w:p w:rsidR="00D21957" w:rsidRPr="00783D66" w:rsidRDefault="00D21957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D21957" w:rsidRPr="00783D66" w:rsidRDefault="00D21957" w:rsidP="00D2195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Matematica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60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1305" w:type="dxa"/>
          </w:tcPr>
          <w:p w:rsidR="00D21957" w:rsidRPr="00783D66" w:rsidRDefault="00D21957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2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0/an</w:t>
            </w:r>
          </w:p>
        </w:tc>
      </w:tr>
    </w:tbl>
    <w:p w:rsidR="00D21957" w:rsidRPr="00783D66" w:rsidRDefault="00D21957" w:rsidP="00D21957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6A6E2A" w:rsidRDefault="006A6E2A" w:rsidP="006A6E2A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6A6E2A" w:rsidRPr="00783D66" w:rsidRDefault="006A6E2A" w:rsidP="006A6E2A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D21957" w:rsidRPr="00783D66" w:rsidRDefault="00D21957" w:rsidP="00D21957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D21957" w:rsidRPr="00783D66" w:rsidRDefault="00D21957" w:rsidP="00D21957"/>
    <w:p w:rsidR="00D21957" w:rsidRDefault="00D21957" w:rsidP="00D21957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6A6E2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6A6E2A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6A6E2A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6A6E2A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6A6E2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6A6E2A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6A6E2A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6A6E2A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6A6E2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957"/>
    <w:rsid w:val="001C76BC"/>
    <w:rsid w:val="003822A9"/>
    <w:rsid w:val="006A6E2A"/>
    <w:rsid w:val="00850207"/>
    <w:rsid w:val="00CC2968"/>
    <w:rsid w:val="00D2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F3F04-BFB8-4755-A3F2-1B9B47A6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D2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D21957"/>
  </w:style>
  <w:style w:type="paragraph" w:styleId="Subsol">
    <w:name w:val="footer"/>
    <w:basedOn w:val="Normal"/>
    <w:link w:val="SubsolCaracter"/>
    <w:uiPriority w:val="99"/>
    <w:semiHidden/>
    <w:unhideWhenUsed/>
    <w:rsid w:val="00D2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D21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9B5084C0-E410-43E1-84B4-BC647DF04E57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8</TotalTime>
  <Pages>2</Pages>
  <Words>111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3</cp:revision>
  <dcterms:created xsi:type="dcterms:W3CDTF">2013-11-20T12:40:00Z</dcterms:created>
  <dcterms:modified xsi:type="dcterms:W3CDTF">2013-11-20T13:23:00Z</dcterms:modified>
</cp:coreProperties>
</file>